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AFF" w:rsidRDefault="00C43AFF" w:rsidP="00DB70BA">
      <w:pPr>
        <w:pStyle w:val="a7"/>
        <w:jc w:val="center"/>
      </w:pPr>
    </w:p>
    <w:p w:rsidR="00DB70BA" w:rsidRPr="00DB70BA" w:rsidRDefault="00DB70BA" w:rsidP="00DB70BA">
      <w:pPr>
        <w:pStyle w:val="a7"/>
        <w:jc w:val="center"/>
      </w:pPr>
      <w:r w:rsidRPr="00DB70BA">
        <w:t>Перечень мероприятий по улучшению условий труда</w:t>
      </w:r>
      <w:r w:rsidR="007058DD">
        <w:t xml:space="preserve"> по результатам специальной оценки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="00C43AFF">
        <w:rPr>
          <w:rStyle w:val="a9"/>
        </w:rPr>
        <w:fldChar w:fldCharType="begin"/>
      </w:r>
      <w:r w:rsidR="00C43AFF">
        <w:rPr>
          <w:rStyle w:val="a9"/>
        </w:rPr>
        <w:instrText xml:space="preserve"> DOCVARIABLE ceh_info \* MERGEFORMAT </w:instrText>
      </w:r>
      <w:r w:rsidR="00C43AFF">
        <w:rPr>
          <w:rStyle w:val="a9"/>
        </w:rPr>
        <w:fldChar w:fldCharType="separate"/>
      </w:r>
      <w:r w:rsidR="002D784A" w:rsidRPr="002D784A">
        <w:rPr>
          <w:rStyle w:val="a9"/>
        </w:rPr>
        <w:t xml:space="preserve"> Акционерное общество "Енисейское речное пароходство" </w:t>
      </w:r>
      <w:r w:rsidR="00C43AFF">
        <w:rPr>
          <w:rStyle w:val="a9"/>
        </w:rPr>
        <w:fldChar w:fldCharType="end"/>
      </w:r>
      <w:r w:rsidR="007058DD">
        <w:rPr>
          <w:rStyle w:val="a9"/>
        </w:rPr>
        <w:t>, филиал АО «ЕРП» Подтесовская ремонтно-эксплуатационная база флота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892"/>
        <w:gridCol w:w="2835"/>
        <w:gridCol w:w="2126"/>
        <w:gridCol w:w="2346"/>
        <w:gridCol w:w="1315"/>
      </w:tblGrid>
      <w:tr w:rsidR="00DB70BA" w:rsidRPr="00AF49A3" w:rsidTr="00976773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89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2126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234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976773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89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212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234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892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Бункерстанция-12 (02), пр. Р16К (бункерстанция механизированная)</w:t>
            </w:r>
          </w:p>
        </w:tc>
        <w:tc>
          <w:tcPr>
            <w:tcW w:w="3892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jc w:val="left"/>
            </w:pPr>
            <w:r>
              <w:t>01.02-фл.Подт. Механик - шкипер</w:t>
            </w:r>
          </w:p>
        </w:tc>
        <w:tc>
          <w:tcPr>
            <w:tcW w:w="3892" w:type="dxa"/>
            <w:vAlign w:val="center"/>
          </w:tcPr>
          <w:p w:rsidR="002D784A" w:rsidRPr="00063DF1" w:rsidRDefault="002D784A" w:rsidP="00DB70BA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2D784A" w:rsidRPr="00063DF1" w:rsidRDefault="002D784A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2D784A" w:rsidRPr="00063DF1" w:rsidRDefault="00387A74" w:rsidP="00DB70B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2D784A" w:rsidRPr="00063DF1" w:rsidRDefault="00387A74" w:rsidP="00DB70B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2D784A" w:rsidRPr="00063DF1" w:rsidRDefault="00387A74" w:rsidP="00DB70BA">
            <w:pPr>
              <w:pStyle w:val="aa"/>
            </w:pPr>
            <w:r>
              <w:t>выполняется</w:t>
            </w:r>
          </w:p>
        </w:tc>
      </w:tr>
      <w:tr w:rsidR="00387A74" w:rsidRPr="00AF49A3" w:rsidTr="00976773">
        <w:trPr>
          <w:jc w:val="center"/>
        </w:trPr>
        <w:tc>
          <w:tcPr>
            <w:tcW w:w="3049" w:type="dxa"/>
            <w:vAlign w:val="center"/>
          </w:tcPr>
          <w:p w:rsidR="00387A74" w:rsidRPr="002D784A" w:rsidRDefault="00387A74" w:rsidP="00387A74">
            <w:pPr>
              <w:pStyle w:val="aa"/>
              <w:jc w:val="left"/>
            </w:pPr>
            <w:r>
              <w:t>03.02-фл.Подт. Второй помощник механика - шкипер</w:t>
            </w:r>
          </w:p>
        </w:tc>
        <w:tc>
          <w:tcPr>
            <w:tcW w:w="3892" w:type="dxa"/>
            <w:vAlign w:val="center"/>
          </w:tcPr>
          <w:p w:rsidR="00387A74" w:rsidRDefault="00387A74" w:rsidP="00387A74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87A74" w:rsidRDefault="00387A74" w:rsidP="00387A74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87A74" w:rsidRPr="00063DF1" w:rsidRDefault="00387A74" w:rsidP="00387A7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87A74" w:rsidRPr="00063DF1" w:rsidRDefault="00387A74" w:rsidP="00387A7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87A74" w:rsidRPr="00063DF1" w:rsidRDefault="00387A74" w:rsidP="00387A74">
            <w:pPr>
              <w:pStyle w:val="aa"/>
            </w:pPr>
            <w:r>
              <w:t>выполняется</w:t>
            </w:r>
          </w:p>
        </w:tc>
      </w:tr>
      <w:tr w:rsidR="00387A74" w:rsidRPr="00AF49A3" w:rsidTr="00976773">
        <w:trPr>
          <w:jc w:val="center"/>
        </w:trPr>
        <w:tc>
          <w:tcPr>
            <w:tcW w:w="3049" w:type="dxa"/>
            <w:vAlign w:val="center"/>
          </w:tcPr>
          <w:p w:rsidR="00387A74" w:rsidRPr="002D784A" w:rsidRDefault="00387A74" w:rsidP="00387A74">
            <w:pPr>
              <w:pStyle w:val="aa"/>
              <w:jc w:val="left"/>
            </w:pPr>
            <w:r>
              <w:t>04.02-фл.Подт. Моторист-матрос</w:t>
            </w:r>
          </w:p>
        </w:tc>
        <w:tc>
          <w:tcPr>
            <w:tcW w:w="3892" w:type="dxa"/>
            <w:vAlign w:val="center"/>
          </w:tcPr>
          <w:p w:rsidR="00387A74" w:rsidRDefault="00387A74" w:rsidP="00387A74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87A74" w:rsidRDefault="00387A74" w:rsidP="00387A74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87A74" w:rsidRPr="00063DF1" w:rsidRDefault="00387A74" w:rsidP="00387A7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87A74" w:rsidRPr="00063DF1" w:rsidRDefault="00387A74" w:rsidP="00387A7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87A74" w:rsidRPr="00063DF1" w:rsidRDefault="00387A74" w:rsidP="00387A74">
            <w:pPr>
              <w:pStyle w:val="aa"/>
            </w:pPr>
            <w:r>
              <w:t>выполняется</w:t>
            </w:r>
          </w:p>
        </w:tc>
      </w:tr>
      <w:tr w:rsidR="00387A74" w:rsidRPr="00AF49A3" w:rsidTr="00976773">
        <w:trPr>
          <w:jc w:val="center"/>
        </w:trPr>
        <w:tc>
          <w:tcPr>
            <w:tcW w:w="3049" w:type="dxa"/>
            <w:vAlign w:val="center"/>
          </w:tcPr>
          <w:p w:rsidR="00387A74" w:rsidRPr="002D784A" w:rsidRDefault="00387A74" w:rsidP="00387A74">
            <w:pPr>
              <w:pStyle w:val="aa"/>
              <w:jc w:val="left"/>
            </w:pPr>
            <w:r>
              <w:t>05.02-фл.Подт. Повар</w:t>
            </w:r>
          </w:p>
        </w:tc>
        <w:tc>
          <w:tcPr>
            <w:tcW w:w="3892" w:type="dxa"/>
            <w:vAlign w:val="center"/>
          </w:tcPr>
          <w:p w:rsidR="00387A74" w:rsidRDefault="00387A74" w:rsidP="00387A74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87A74" w:rsidRDefault="00387A74" w:rsidP="00387A7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87A74" w:rsidRPr="00063DF1" w:rsidRDefault="00387A74" w:rsidP="00387A7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87A74" w:rsidRPr="00063DF1" w:rsidRDefault="00387A74" w:rsidP="00387A7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87A74" w:rsidRPr="00063DF1" w:rsidRDefault="00387A74" w:rsidP="00387A74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Бункерстанция-13 (03), пр. Р16К (бункерстанция механизированная)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01.03-фл.Подт. Механик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02.03-фл.Подт. Cменный механик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04.03-фл.Подт. Моторист-матрос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05.03-фл.Подт. Повар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Бункерстанция-15 (04), пр. Р16К (бункерстанция)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01.04-фл.Подт. Механик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02.04-фл.Подт. Cменный механик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04.04-фл.Подт. Моторист-матрос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05.04-фл.Подт. Повар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Сливная бункербаза 16 (05), пр. ФИН-100 (сливная бункербаза)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01.05-фл.Подт. Механик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02.05-фл.Подт. Помощник шкипера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ЛХ-9182 (06), пр. ФИН-100 (лихтер сухогрузный)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04.06-фл.Подт. Второй помощник механика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02.06-фл.Подт. Помощник шкипера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03.06-фл.Подт. Матрос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ЛХ-9190 (07), пр. ФИН-100 (лихтер сухогрузный)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01.07-фл.Подт. Второй помощник механика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02.07-фл.Подт. Помощник шкипера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03.07-фл.Подт. Матрос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Очистная станция-3 (09), пр. 2856/470 (баржа нефтеналивная)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01.09-фл.Подт. Механик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02.09-фл.Подт. Cменный механик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03.09-фл.Подт. Моторист-матрос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04.09-фл.Подт. Матрос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05.09-фл.Подт. Повар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СКПО-1 (10), пр. 1265 (судно-сборщик отходов)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01.10-фл.Подт. Механик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02.10-фл.Подт. Cменный механик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05.10-фл.Подт. Первый помощник механика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СКПО-2 (11), пр. 1265А (несамоходное, судно-сборщик отходов)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01.11-фл.Подт. Механик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02.11-фл.Подт. Первый помощник механика - шкипер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04.11-фл.Подт. Моторист-матрос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3136B6" w:rsidRPr="00AF49A3" w:rsidTr="00976773">
        <w:trPr>
          <w:jc w:val="center"/>
        </w:trPr>
        <w:tc>
          <w:tcPr>
            <w:tcW w:w="3049" w:type="dxa"/>
            <w:vAlign w:val="center"/>
          </w:tcPr>
          <w:p w:rsidR="003136B6" w:rsidRPr="002D784A" w:rsidRDefault="003136B6" w:rsidP="003136B6">
            <w:pPr>
              <w:pStyle w:val="aa"/>
              <w:jc w:val="left"/>
            </w:pPr>
            <w:r>
              <w:t>05.11-фл.Подт. Повар</w:t>
            </w:r>
          </w:p>
        </w:tc>
        <w:tc>
          <w:tcPr>
            <w:tcW w:w="3892" w:type="dxa"/>
            <w:vAlign w:val="center"/>
          </w:tcPr>
          <w:p w:rsidR="003136B6" w:rsidRDefault="003136B6" w:rsidP="003136B6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3136B6" w:rsidRDefault="003136B6" w:rsidP="003136B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3136B6" w:rsidRPr="00063DF1" w:rsidRDefault="003136B6" w:rsidP="003136B6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СПК 49/25 (12), пр. Д 9030 (несамоходный плавучий кран)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lastRenderedPageBreak/>
              <w:t>01.12-фл.Подт. Старший электромеханик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02.12-фл.Подт. Первый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03.12-фл.Подт. Сменный электромеханик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04.12-фл.Подт. Машинист крана (крановщик)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05.12-фл.Подт. Моторист-матрос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06.12-фл.Подт. Матрос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07.12-фл.Подт. Повар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КПЛ-16/30 № 541-60 (15), пр. Р-108 (несамоходный плавкран)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01.15-фл.Подт. Старший электромеханик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02.15-фл.Подт. Первый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03.15-фл.Подт. Первый помощник электромеханика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05.15-фл.Подт. Машинист крана (крановщик)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06.15-фл.Подт. Матрос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07.15-фл.Подт. Повар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08.15-фл.Подт. 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Плавкран № 53-СО (16), пр. 650 (самоходный плавучий кран)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01.16-фл.Подт. Старший 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03.16-фл.Подт. Сменный электромеханик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04.16-фл.Подт. Машинист крана (крановщик)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05.16-фл.Подт. Моторист-матрос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06.16-фл.Подт. Матрос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07.16-фл.Подт. Повар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08.16-фл.Подт. Первый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Ангара-56 (18), Ангара-61 (19), Ангара-62 (20), Ангара-71 (23), Ангара-74 (24), Ангара-83 (25), Ангара-84 (26), Ангара-91 (27), Ангара-95 (29), Ангара-98 (30), пр. Р 96А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01.18А-фл.Подт(01.19А-фл.Подт; 01.20А-фл.Подт; 01.23А-фл.Подт; 01.24А-фл.Подт; 01.25А-фл.Подт; 01.26А-фл.Подт; 01.27А-фл.Подт; 01.29А-фл.Подт; 01.30А-фл.Подт). Капитан - 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 xml:space="preserve">02.18А-фл.Подт(02.19А-фл.Подт; 02.20А-фл.Подт; 02.23А-фл.Подт; 02.24А-фл.Подт; 02.25А-фл.Подт; 02.26А-фл.Подт; 02.27А-фл.Подт; 02.29А-фл.Подт; </w:t>
            </w:r>
            <w:r>
              <w:lastRenderedPageBreak/>
              <w:t>02.30А-фл.Подт).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lastRenderedPageBreak/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03.18А-фл.Подт(03.19А-фл.Подт; 03.20А-фл.Подт; 03.23А-фл.Подт; 03.24А-фл.Подт; 03.25А-фл.Подт; 03.26А-фл.Подт; 03.27А-фл.Подт; 03.29А-фл.Подт; 03.30А-фл.Подт).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04.18А-фл.Подт(04.19А-фл.Подт; 04.20А-фл.Подт; 04.23А-фл.Подт; 04.24А-фл.Подт; 04.25А-фл.Подт; 04.26А-фл.Подт; 04.27А-фл.Подт; 04.29А-фл.Подт; 04.30А-фл.Подт). Моторист - рулевой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05.18А-фл.Подт(05.19А-фл.Подт; 05.20А-фл.Подт; 05.23А-фл.Подт; 05.24А-фл.Подт; 05.25А-фл.Подт; 05.26А-фл.Подт; 05.27А-фл.Подт; 05.29А-фл.Подт; 05.30А-фл.Подт). Повар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Ангара-63 (31), пр. Р 96А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01.31-фл.Подт. Капитан - 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02.31-фл.Подт.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03.31-фл.Подт. Моторист - рулевой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04.31-фл.Подт. Повар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lastRenderedPageBreak/>
              <w:t>05.31-фл.Подт.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Ангара-70 (33), пр. Р 96А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01.33-фл.Подт. Капитан - 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02.33-фл.Подт. Cменный капитан - сменный 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04.33-фл.Подт. Моторист - рулевой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05.33-фл.Подт. Повар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Ангара-57 (34), пр. Р 96А (техпомощь для ремонта судов)-рейдовый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01.34-фл.Подт. Капитан - 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02.34-фл.Подт. Cменный капитан - сменный 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03.34-фл.Подт.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04.34-фл.Подт. Моторист - рулевой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05.34-фл.Подт. Повар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Александр Сибиряков (36), пр. 428.2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01.36-фл.Подт.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02.36-фл.Подт.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lastRenderedPageBreak/>
              <w:t>03.36-фл.Подт.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04.36-фл.Подт.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05.36-фл.Подт.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06.36-фл.Подт. Электромеханик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08.36-фл.Подт.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09.36-фл.Подт. Моторист - рулевой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10.36-фл.Подт. Матрос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976773" w:rsidRPr="00AF49A3" w:rsidTr="00976773">
        <w:trPr>
          <w:jc w:val="center"/>
        </w:trPr>
        <w:tc>
          <w:tcPr>
            <w:tcW w:w="3049" w:type="dxa"/>
            <w:vAlign w:val="center"/>
          </w:tcPr>
          <w:p w:rsidR="00976773" w:rsidRPr="002D784A" w:rsidRDefault="00976773" w:rsidP="00976773">
            <w:pPr>
              <w:pStyle w:val="aa"/>
              <w:jc w:val="left"/>
            </w:pPr>
            <w:r>
              <w:t>11.36-фл.Подт. Повар</w:t>
            </w:r>
          </w:p>
        </w:tc>
        <w:tc>
          <w:tcPr>
            <w:tcW w:w="3892" w:type="dxa"/>
            <w:vAlign w:val="center"/>
          </w:tcPr>
          <w:p w:rsidR="00976773" w:rsidRDefault="00976773" w:rsidP="0097677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976773" w:rsidRDefault="00976773" w:rsidP="0097677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976773" w:rsidRPr="00063DF1" w:rsidRDefault="00976773" w:rsidP="00976773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Дмитров (37), пр. 21-88 (сухогрузный)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01.37-фл.Подт. Капитан - 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02.37-фл.Подт.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03.37-фл.Подт.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04.37-фл.Подт.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06.37-фл.Подт.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lastRenderedPageBreak/>
              <w:t>07.37-фл.Подт.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08.37-фл.Подт. Матрос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09.37-фл.Подт. Повар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13.37-фл.Подт. Cменный капитан - сменный 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Леонид Головачев (38), пр. 428.2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01.38-фл.Подт.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02.38-фл.Подт.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03.38-фл.Подт.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04.38-фл.Подт.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05.38-фл.Подт.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06.38-фл.Подт. Электромеханик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08.38-фл.Подт.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09.38-фл.Подт.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10.38-фл.Подт. Матрос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11.38-фл.Подт. Повар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Борис Колесников (39), пр. 428.2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01.39-фл.Подт.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02.39-фл.Подт.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03.39-фл.Подт.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04.39-фл.Подт.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05.39-фл.Подт.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06.39-фл.Подт. Электромеханик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08.39-фл.Подт.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09.39-фл.Подт.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10.39-фл.Подт. Матрос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11.39-фл.Подт. Повар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Дмитрий Корольский (40), пр. 428.2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01.40-фл.Подт.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02.40-фл.Подт.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03.40-фл.Подт.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lastRenderedPageBreak/>
              <w:t>04.40-фл.Подт.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05.40-фл.Подт.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06.40-фл.Подт. Электромеханик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08.40-фл.Подт.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09.40-фл.Подт.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10.40-фл.Подт. Матрос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11.40-фл.Подт. Повар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Капитан Крылов (41), пр. 428.1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01.41-фл.Подт.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03.41-фл.Подт.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04.41-фл.Подт.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05.41-фл.Подт.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06.41-фл.Подт.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08.41-фл.Подт.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lastRenderedPageBreak/>
              <w:t>09.41-фл.Подт.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10.41-фл.Подт. Матрос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11.41-фл.Подт. Повар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14.41-фл.Подт. Второй помощник электромеханика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Капитан Угрюмов (42), пр. 428.1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01.42-фл.Подт.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02.42-фл.Подт.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03.42-фл.Подт.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04.42-фл.Подт.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05.42-фл.Подт.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06.42-фл.Подт. Электромеханик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07.42-фл.Подт.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08.42-фл.Подт.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09.42-фл.Подт. Матрос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10.42-фл.Подт. Повар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Капитан Колыгаев (43), пр. 2385/3801С (буксирный теплоход)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01.43-фл.Подт.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02.43-фл.Подт.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03.43-фл.Подт.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04.43-фл.Подт.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06.43-фл.Подт.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07.43-фл.Подт. Матрос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08.43-фл.Подт. Повар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Капитан Плотников (44), пр. Р 14А (буксирный теплоход), Новоселово (46), пр. Р 14А (буксир-толкач), Учум (48), пр. Р 14А (буксирный теплоход)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01.44А-фл.Подт(01.46А-фл.Подт; 01.48А-фл.Подт). Капитан - механик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02.44А-фл.Подт(02.46А-фл.Подт; 02.48А-фл.Подт).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03.44А-фл.Подт(03.46А-фл.Подт; 03.48А-фл.Подт).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05.44А-фл.Подт(05.46А-фл.Подт; 05.48А-фл.Подт). Моторист - рулевой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lastRenderedPageBreak/>
              <w:t>06.44А-фл.Подт(06.46А-фл.Подт; 06.46А-фл.Подт)). Матрос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C14712" w:rsidRPr="00AF49A3" w:rsidTr="00976773">
        <w:trPr>
          <w:jc w:val="center"/>
        </w:trPr>
        <w:tc>
          <w:tcPr>
            <w:tcW w:w="3049" w:type="dxa"/>
            <w:vAlign w:val="center"/>
          </w:tcPr>
          <w:p w:rsidR="00C14712" w:rsidRPr="002D784A" w:rsidRDefault="00C14712" w:rsidP="00C14712">
            <w:pPr>
              <w:pStyle w:val="aa"/>
              <w:jc w:val="left"/>
            </w:pPr>
            <w:r>
              <w:t>07.44А-фл.Подт(07.46А-фл.Подт; 07.48А-фл.Подт). Повар</w:t>
            </w:r>
          </w:p>
        </w:tc>
        <w:tc>
          <w:tcPr>
            <w:tcW w:w="3892" w:type="dxa"/>
            <w:vAlign w:val="center"/>
          </w:tcPr>
          <w:p w:rsidR="00C14712" w:rsidRDefault="00C14712" w:rsidP="00C14712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14712" w:rsidRDefault="00C14712" w:rsidP="00C14712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14712" w:rsidRPr="00063DF1" w:rsidRDefault="00C14712" w:rsidP="00C14712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Боград (45), пр. Р 14А (буксирный теплоход), Светлогорск (47), пр. Р 14А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01.45А-фл.Подт(01.47А-фл.Подт). Капитан - механик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02.45А-фл.Подт(02.47А-фл.Подт).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03.45А-фл.Подт(03.47А-фл.Подт).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04.45А-фл.Подт(04.45А-фл.Подт).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05.45А-фл.Подт(05.47А-фл.Подт). Моторист - рулевой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06.45А-фл.Подт(06.47А-фл.Подт). Матрос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07.45А-фл.Подт(07.47А-фл.Подт). Повар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Ворогово (49), пр. Р 14А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01.49-фл.Подт. Капитан - механик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02.49-фл.Подт.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lastRenderedPageBreak/>
              <w:t>03.49-фл.Подт.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04.49-фл.Подт.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05.49-фл.Подт. Моторист - рулевой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06.49-фл.Подт. Матрос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07.49-фл.Подт. Повар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Михаил Мунин (52), пр. Н 3290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01.52-фл.Подт.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02.52-фл.Подт.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03.52-фл.Подт.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04.52-фл.Подт.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05.52-фл.Подт.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06.52-фл.Подт. Электромеханик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08.52-фл.Подт.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09.52-фл.Подт. Моторист - рулевой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10.52-фл.Подт. Матрос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lastRenderedPageBreak/>
              <w:t>11.52-фл.Подт. Повар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Плотовод-622 (53), пр. Р 33Б (буксирный теплоход)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01.53-фл.Подт. Капитан - механик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02.53-фл.Подт.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03.53-фл.Подт.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04.53-фл.Подт.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06.53-фл.Подт. Моторист - рулевой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07.53-фл.Подт. Матрос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08.53-фл.Подт. Повар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09.53-фл.Подт. Электрик судовой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Плотовод-717 (54), пр. Р 33Б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01.54-фл.Подт.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02.54-фл.Подт.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03.54-фл.Подт.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04.54-фл.Подт.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lastRenderedPageBreak/>
              <w:t>05.54-фл.Подт. Первый помощник электромеханика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06.54-фл.Подт.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07.54-фл.Подт. Моторист - рулевой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09.54-фл.Подт. Матрос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10.54-фл.Подт. Повар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Плотовод-718 (55), пр. Р 33Б (буксирный теплоход)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01.55-фл.Подт. Капитан - механик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03.55-фл.Подт.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04.55-фл.Подт.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06.55-фл.Подт. Моторист - рулевой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07.55-фл.Подт. Матрос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08.55-фл.Подт. Повар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09.55-фл.Подт. Второй помощник электромеханика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РТ-694 (57), пр. 1741А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01.57-фл.Подт. Капитан - механик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lastRenderedPageBreak/>
              <w:t>03.57-фл.Подт.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04.57-фл.Подт.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06.57-фл.Подт. Моторист - рулевой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07.57-фл.Подт. Матрос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08.57-фл.Подт. Повар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11.57-фл.Подт. Сменный капитан - сменный механик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t>РТ-709 (58), пр. 1741А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01.58-фл.Подт. Капитан - механик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02.58-фл.Подт.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03.58-фл.Подт.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04.58-фл.Подт.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05.58-фл.Подт. Первый помощник электромеханика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06.58-фл.Подт. Моторист - рулевой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07.58-фл.Подт. Матрос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8E0AB5" w:rsidRPr="00AF49A3" w:rsidTr="00976773">
        <w:trPr>
          <w:jc w:val="center"/>
        </w:trPr>
        <w:tc>
          <w:tcPr>
            <w:tcW w:w="3049" w:type="dxa"/>
            <w:vAlign w:val="center"/>
          </w:tcPr>
          <w:p w:rsidR="008E0AB5" w:rsidRPr="002D784A" w:rsidRDefault="008E0AB5" w:rsidP="008E0AB5">
            <w:pPr>
              <w:pStyle w:val="aa"/>
              <w:jc w:val="left"/>
            </w:pPr>
            <w:r>
              <w:t>08.58-фл.Подт. Повар</w:t>
            </w:r>
          </w:p>
        </w:tc>
        <w:tc>
          <w:tcPr>
            <w:tcW w:w="3892" w:type="dxa"/>
            <w:vAlign w:val="center"/>
          </w:tcPr>
          <w:p w:rsidR="008E0AB5" w:rsidRDefault="008E0AB5" w:rsidP="008E0AB5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E0AB5" w:rsidRDefault="008E0AB5" w:rsidP="008E0AB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E0AB5" w:rsidRPr="00063DF1" w:rsidRDefault="008E0AB5" w:rsidP="008E0AB5">
            <w:pPr>
              <w:pStyle w:val="aa"/>
            </w:pPr>
            <w:r>
              <w:t>выполняется</w:t>
            </w:r>
          </w:p>
        </w:tc>
      </w:tr>
      <w:tr w:rsidR="002D784A" w:rsidRPr="00AF49A3" w:rsidTr="00976773">
        <w:trPr>
          <w:jc w:val="center"/>
        </w:trPr>
        <w:tc>
          <w:tcPr>
            <w:tcW w:w="3049" w:type="dxa"/>
            <w:vAlign w:val="center"/>
          </w:tcPr>
          <w:p w:rsidR="002D784A" w:rsidRPr="002D784A" w:rsidRDefault="002D784A" w:rsidP="002D784A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РТ-701 (59), пр. 1741А (буксир-толкач)</w:t>
            </w:r>
          </w:p>
        </w:tc>
        <w:tc>
          <w:tcPr>
            <w:tcW w:w="3892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D784A" w:rsidRDefault="002D784A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2346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D784A" w:rsidRPr="00063DF1" w:rsidRDefault="002D784A" w:rsidP="00DB70BA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01.59-фл.Подт.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02.59-фл.Подт.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03.59-фл.Подт.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04.59-фл.Подт.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06.59-фл.Подт.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07.59-фл.Подт.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08.59-фл.Подт.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Механик Руденко (60), пр. Н-3181 (буксирный теплоход)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bookmarkStart w:id="1" w:name="_GoBack"/>
            <w:bookmarkEnd w:id="1"/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01.60-фл.Подт.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02.60-фл.Подт.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03.60-фл.Подт.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04.60-фл.Подт.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05.60-фл.Подт. Электромеханик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06.60-фл.Подт.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Default="00B574DF" w:rsidP="00B574DF">
            <w:pPr>
              <w:pStyle w:val="aa"/>
              <w:jc w:val="left"/>
            </w:pP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Вибрация(общ):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07.60-фл.Подт.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Default="00B574DF" w:rsidP="00B574DF">
            <w:pPr>
              <w:pStyle w:val="aa"/>
              <w:jc w:val="left"/>
            </w:pP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Вибрация(общ):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08.60-фл.Подт.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09.60-фл.Подт.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10.60-фл.Подт. Сменный капитан -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Вилюй (61), пр. 1439 (буксирный теплоход)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01.61-фл.Подт.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02.61-фл.Подт. Сменный капитан -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03.61-фл.Подт.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04.61-фл.Подт.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05.61-фл.Подт.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Капитан Мизеровский (62), пр. 758АМ (буксир-толкач)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01.62-фл.Подт.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02.62-фл.Подт.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03.62-фл.Подт.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lastRenderedPageBreak/>
              <w:t>04.62-фл.Подт.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05.62-фл.Подт.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06.62-фл.Подт. Электромеханик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07.62-фл.Подт.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08.62-фл.Подт.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09.62-фл.Подт.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Механик Маклаков (63), пр. 758Б (буксирный теплоход)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01.63-фл.Подт.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02.63-фл.Подт.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03.63-фл.Подт.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04.63-фл.Подт.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05.63-фл.Подт.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07.63-фл.Подт.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08.63-фл.Подт.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09.63-фл.Подт.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lastRenderedPageBreak/>
              <w:t>10.63-фл.Подт.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Подтесовец (64), пр. 378 (буксирный теплоход)-рейдовый, Садко (65), пр. 378 (буксирный теплоход)-рейдовый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01.64А-фл.Подт(01.65А-фл.Подт).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02.64А-фл.Подт(02.65А-фл.Подт). Cменный капитан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810DC2">
        <w:trPr>
          <w:trHeight w:val="934"/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04.64А-фл.Подт(04.65А-фл.Подт).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Ледоход (66), пр. 378 (буксирный теплоход)-рейдовый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02.66-фл.Подт. Cменный капитан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03.66-фл.Подт. Сменный капитан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04.66-фл.Подт.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Портовый-7 (67), пр. Р-479 (ледокол-буксир)-рейдовый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01.67-фл.Подт.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02.67-фл.Подт. Сменный капитан -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03.67-фл.Подт. Первый помощник электромеханика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04.67-фл.Подт.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lastRenderedPageBreak/>
              <w:t>05.67-фл.Подт. Моторист-матрос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06.67-фл.Подт.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Техпомощь-5 (68), пр. Р-96 (буксир-толкач, переоборудованный под тех. помощь)-служебно-вспомогательный, рейдовый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01.68-фл.Подт.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02.68-фл.Подт. Сменный капитан -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03.68-фл.Подт.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04.68-фл.Подт.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05.68-фл.Подт.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Виктор Астафьев (69), пр. Р-77 (нефтеналивное), Александр Печеник (70), пр. Р-77 (нефтеналивное)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01.69А-фл.Подт(01.70А-фл.Подт). Капитан -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02.69А-фл.Подт(02.70А-фл.Подт). Механик - сменный капитан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03.69А-фл.Подт(03.70А-фл.Подт).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04.69А-фл.Подт(04.70А-фл.Подт).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lastRenderedPageBreak/>
              <w:t>05.69А-фл.Подт(05.70А-фл.Подт).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06.69А-фл.Подт(06.70А-фл.Подт). Электромеханик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07.69А-фл.Подт(07.70А-фл.Подт). Старший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08.69А-фл.Подт(08.70А-фл.Подт).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09.69А-фл.Подт(09.70А-фл.Подт).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10.69А-фл.Подт(10.70А-фл.Подт).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Федор Наянов (71), пр. 576 (сухогрузный)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01.71-фл.Подт.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03.71-фл.Подт.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04.71-фл.Подт.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05.71-фл.Подт.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06.71-фл.Подт. Третий помощник электромеханика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07.71-фл.Подт.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08.71-фл.Подт.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lastRenderedPageBreak/>
              <w:t>09.71-фл.Подт. Моторист-матрос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10.71-фл.Подт.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11.71-фл.Подт.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12.71-фл.Подт. Первый помощник электромеханика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Весьегонск (72), пр. 21-88 (сухогрузный)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08.72-фл.Подт. Электромеханик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09.72-фл.Подт.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10.72-фл.Подт.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11.72-фл.Подт.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12.72-фл.Подт.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14.72-фл.Подт. Капитан -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15.72-фл.Подт. Механик - сменный капитан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16.72-фл.Подт.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17.72-фл.Подт.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18.72-фл.Подт.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Солнечногорск (75), пр. 21-88 (сухогрузный)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01.75-фл.Подт.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02.75-фл.Подт.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03.75-фл.Подт.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04.75-фл.Подт.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06.75-фл.Подт.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07.75-фл.Подт.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08.75-фл.Подт.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09.75-фл.Подт.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11.75-фл.Подт. Электромеханик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12.75-фл.Подт. Сменный капитан -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Александр Четвериков (76), пр. 21-88 (сухогрузный)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02.76-фл.Подт.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03.76-фл.Подт.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04.76-фл.Подт.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lastRenderedPageBreak/>
              <w:t>06.76-фл.Подт. Старший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07.76-фл.Подт.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08.76-фл.Подт.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09.76-фл.Подт.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15.76-фл.Подт. Капитан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16.76-фл.Подт. Второй помощник электромеханика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ПК-88 (77), пр. Д 9050 (несамоходный плавучий кран)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01.77-фл.Подт. Старший электромеханик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02.77-фл.Подт. Машинист крана (крановщик)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03.77-фл.Подт.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04.77-фл.Подт.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06.77-фл.Подт.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08.77-фл.Подт. Сменный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09.77-фл.Подт. Сменный электромеханик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РТ-758 (79), пр. 1741А (буксир-толкач)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lastRenderedPageBreak/>
              <w:t>01.79-фл.Подт.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02.79-фл.Подт.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03.79-фл.Подт.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04.79-фл.Подт.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06.79-фл.Подт.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07.79-фл.Подт.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08.79-фл.Подт.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РТ-759 (80), пр. 1741А (буксир-толкач)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01.80-фл.Подт.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02.80-фл.Подт.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03.80-фл.Подт.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04.80-фл.Подт.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06.80-фл.Подт.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07.80-фл.Подт.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08.80-фл.Подт.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lastRenderedPageBreak/>
              <w:t>09.80-фл.Подт. Электрик судовой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БТП-605 (83), пр. 81170 (буксир-толкач)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09.83-фл.Подт. Электрик судовой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Виктор Колесников (84), пр. 758 (буксир-толкач)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11.84-фл.Подт.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ОТА-965 (85), пр. 758 (буксир-толкач)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12.85-фл.Подт.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Богучаны (86), пр. Р 14А (буксирный теплоход)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01.86-фл.Подт.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02.86-фл.Подт.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03.86-фл.Подт.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04.86-фл.Подт.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05.86-фл.Подт.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06.86-фл.Подт. Повар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rPr>
                <w:i/>
              </w:rPr>
            </w:pPr>
            <w:r>
              <w:rPr>
                <w:i/>
              </w:rPr>
              <w:t>Курагино (87), пр. Р-14А (буксир-толкач)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01.87-фл.Подт. Капитан - механик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lastRenderedPageBreak/>
              <w:t>02.87-фл.Подт. Старший помощник капитана - первый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03.87-фл.Подт. Второй помощник капитана - второй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04.87-фл.Подт. Третий помощник капитана - третий помощник механика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05.87-фл.Подт. Моторист - рулевой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  <w:tr w:rsidR="00B574DF" w:rsidRPr="00AF49A3" w:rsidTr="00976773">
        <w:trPr>
          <w:jc w:val="center"/>
        </w:trPr>
        <w:tc>
          <w:tcPr>
            <w:tcW w:w="3049" w:type="dxa"/>
            <w:vAlign w:val="center"/>
          </w:tcPr>
          <w:p w:rsidR="00B574DF" w:rsidRPr="002D784A" w:rsidRDefault="00B574DF" w:rsidP="00B574DF">
            <w:pPr>
              <w:pStyle w:val="aa"/>
              <w:jc w:val="left"/>
            </w:pPr>
            <w:r>
              <w:t>06.87-фл.Подт. Матрос</w:t>
            </w:r>
          </w:p>
        </w:tc>
        <w:tc>
          <w:tcPr>
            <w:tcW w:w="3892" w:type="dxa"/>
            <w:vAlign w:val="center"/>
          </w:tcPr>
          <w:p w:rsidR="00B574DF" w:rsidRDefault="00B574DF" w:rsidP="00B574DF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574DF" w:rsidRDefault="00B574DF" w:rsidP="00B574D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346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574DF" w:rsidRPr="00063DF1" w:rsidRDefault="00B574DF" w:rsidP="00B574DF">
            <w:pPr>
              <w:pStyle w:val="aa"/>
            </w:pPr>
            <w:r>
              <w:t>выполняется</w:t>
            </w:r>
          </w:p>
        </w:tc>
      </w:tr>
    </w:tbl>
    <w:p w:rsidR="00DB70BA" w:rsidRDefault="00DB70BA" w:rsidP="00DB70BA"/>
    <w:p w:rsidR="00DB70BA" w:rsidRPr="00136271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136271">
          <w:rPr>
            <w:rStyle w:val="a9"/>
            <w:lang w:val="en-US"/>
          </w:rPr>
          <w:t>11</w:t>
        </w:r>
        <w:r w:rsidR="00136271">
          <w:rPr>
            <w:rStyle w:val="a9"/>
          </w:rPr>
          <w:t>.</w:t>
        </w:r>
        <w:r w:rsidR="00136271">
          <w:rPr>
            <w:rStyle w:val="a9"/>
            <w:lang w:val="en-US"/>
          </w:rPr>
          <w:t>02</w:t>
        </w:r>
        <w:r w:rsidR="002D784A">
          <w:rPr>
            <w:rStyle w:val="a9"/>
          </w:rPr>
          <w:t>.202</w:t>
        </w:r>
        <w:r w:rsidR="00136271">
          <w:rPr>
            <w:rStyle w:val="a9"/>
            <w:lang w:val="en-US"/>
          </w:rPr>
          <w:t>2</w:t>
        </w:r>
      </w:fldSimple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D784A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D784A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2D784A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2D784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D784A" w:rsidP="009D6532">
            <w:pPr>
              <w:pStyle w:val="aa"/>
            </w:pPr>
            <w:r>
              <w:t>Начальник Производственно-технического управления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D784A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2D784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2D784A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D784A" w:rsidRPr="002D784A" w:rsidTr="002D784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  <w:r>
              <w:t>Заместитель генерального директора по персоналу и социальной политике – Начальник управления ООО "Норникель –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</w:tr>
      <w:tr w:rsidR="002D784A" w:rsidRPr="002D784A" w:rsidTr="002D784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(дата)</w:t>
            </w:r>
          </w:p>
        </w:tc>
      </w:tr>
      <w:tr w:rsidR="002D784A" w:rsidRPr="002D784A" w:rsidTr="002D784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  <w:r>
              <w:t>Главный юрисконсульт группы общих правовых вопросов 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  <w:r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</w:tr>
      <w:tr w:rsidR="002D784A" w:rsidRPr="002D784A" w:rsidTr="002D784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(дата)</w:t>
            </w:r>
          </w:p>
        </w:tc>
      </w:tr>
      <w:tr w:rsidR="002D784A" w:rsidRPr="002D784A" w:rsidTr="002D784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</w:tr>
      <w:tr w:rsidR="002D784A" w:rsidRPr="002D784A" w:rsidTr="002D784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(дата)</w:t>
            </w:r>
          </w:p>
        </w:tc>
      </w:tr>
      <w:tr w:rsidR="002D784A" w:rsidRPr="002D784A" w:rsidTr="002D784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</w:tr>
      <w:tr w:rsidR="002D784A" w:rsidRPr="002D784A" w:rsidTr="002D784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(дата)</w:t>
            </w:r>
          </w:p>
        </w:tc>
      </w:tr>
      <w:tr w:rsidR="002D784A" w:rsidRPr="002D784A" w:rsidTr="002D784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  <w:r>
              <w:t>Председатель Енисейской территориальной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84A" w:rsidRPr="002D784A" w:rsidRDefault="002D784A" w:rsidP="009D6532">
            <w:pPr>
              <w:pStyle w:val="aa"/>
            </w:pPr>
          </w:p>
        </w:tc>
      </w:tr>
      <w:tr w:rsidR="002D784A" w:rsidRPr="002D784A" w:rsidTr="002D784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84A" w:rsidRPr="002D784A" w:rsidRDefault="002D784A" w:rsidP="009D6532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2D784A" w:rsidTr="002D784A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D784A" w:rsidRDefault="002D784A" w:rsidP="00C45714">
            <w:pPr>
              <w:pStyle w:val="aa"/>
            </w:pPr>
            <w:r w:rsidRPr="002D784A">
              <w:t>4281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D784A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D784A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D784A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D784A" w:rsidRDefault="002D784A" w:rsidP="00C45714">
            <w:pPr>
              <w:pStyle w:val="aa"/>
            </w:pPr>
            <w:r w:rsidRPr="002D784A">
              <w:t>Шишкова Анна Валерьевна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D784A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36271" w:rsidRDefault="00136271" w:rsidP="00C45714">
            <w:pPr>
              <w:pStyle w:val="aa"/>
              <w:rPr>
                <w:lang w:val="en-US"/>
              </w:rPr>
            </w:pPr>
            <w:r w:rsidRPr="00136271">
              <w:t>11</w:t>
            </w:r>
            <w:r>
              <w:t>.</w:t>
            </w:r>
            <w:r>
              <w:rPr>
                <w:lang w:val="en-US"/>
              </w:rPr>
              <w:t>02</w:t>
            </w:r>
            <w:r>
              <w:t>.202</w:t>
            </w:r>
            <w:r>
              <w:rPr>
                <w:lang w:val="en-US"/>
              </w:rPr>
              <w:t>2</w:t>
            </w:r>
          </w:p>
        </w:tc>
      </w:tr>
      <w:tr w:rsidR="00C45714" w:rsidRPr="002D784A" w:rsidTr="002D784A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2D784A" w:rsidRDefault="002D784A" w:rsidP="00C45714">
            <w:pPr>
              <w:pStyle w:val="aa"/>
              <w:rPr>
                <w:b/>
                <w:vertAlign w:val="superscript"/>
              </w:rPr>
            </w:pPr>
            <w:r w:rsidRPr="002D784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2D784A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2D784A" w:rsidRDefault="002D784A" w:rsidP="00C45714">
            <w:pPr>
              <w:pStyle w:val="aa"/>
              <w:rPr>
                <w:b/>
                <w:vertAlign w:val="superscript"/>
              </w:rPr>
            </w:pPr>
            <w:r w:rsidRPr="002D784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2D784A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2D784A" w:rsidRDefault="002D784A" w:rsidP="00C45714">
            <w:pPr>
              <w:pStyle w:val="aa"/>
              <w:rPr>
                <w:b/>
                <w:vertAlign w:val="superscript"/>
              </w:rPr>
            </w:pPr>
            <w:r w:rsidRPr="002D784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2D784A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2D784A" w:rsidRDefault="002D784A" w:rsidP="00C45714">
            <w:pPr>
              <w:pStyle w:val="aa"/>
              <w:rPr>
                <w:vertAlign w:val="superscript"/>
              </w:rPr>
            </w:pPr>
            <w:r w:rsidRPr="002D784A">
              <w:rPr>
                <w:vertAlign w:val="superscript"/>
              </w:rPr>
              <w:t>(дата)</w:t>
            </w:r>
          </w:p>
        </w:tc>
      </w:tr>
    </w:tbl>
    <w:p w:rsidR="001B06AD" w:rsidRPr="00136271" w:rsidRDefault="001B06AD" w:rsidP="001B06AD"/>
    <w:sectPr w:rsidR="001B06AD" w:rsidRPr="00136271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859" w:rsidRPr="002D784A" w:rsidRDefault="00DC5859" w:rsidP="002D784A">
      <w:r>
        <w:separator/>
      </w:r>
    </w:p>
  </w:endnote>
  <w:endnote w:type="continuationSeparator" w:id="0">
    <w:p w:rsidR="00DC5859" w:rsidRPr="002D784A" w:rsidRDefault="00DC5859" w:rsidP="002D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0547334"/>
      <w:docPartObj>
        <w:docPartGallery w:val="Page Numbers (Bottom of Page)"/>
        <w:docPartUnique/>
      </w:docPartObj>
    </w:sdtPr>
    <w:sdtContent>
      <w:p w:rsidR="00020A1A" w:rsidRDefault="00020A1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B574DF" w:rsidRDefault="00B574D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859" w:rsidRPr="002D784A" w:rsidRDefault="00DC5859" w:rsidP="002D784A">
      <w:r>
        <w:separator/>
      </w:r>
    </w:p>
  </w:footnote>
  <w:footnote w:type="continuationSeparator" w:id="0">
    <w:p w:rsidR="00DC5859" w:rsidRPr="002D784A" w:rsidRDefault="00DC5859" w:rsidP="002D7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 Акционерное общество &quot;Енисейское речное пароходство&quot; "/>
    <w:docVar w:name="doc_type" w:val="6"/>
    <w:docVar w:name="fill_date" w:val="30.11.2021"/>
    <w:docVar w:name="org_guid" w:val="82B294CA88844520B8082D7C7597FB76"/>
    <w:docVar w:name="org_id" w:val="43"/>
    <w:docVar w:name="org_name" w:val="     "/>
    <w:docVar w:name="pers_guids" w:val="FDE40A48C84D407CADEF7DEF928E8A1B@"/>
    <w:docVar w:name="pers_snils" w:val="FDE40A48C84D407CADEF7DEF928E8A1B@"/>
    <w:docVar w:name="podr_id" w:val="ceh_258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adr" w:val="     "/>
    <w:docVar w:name="rbtd_name" w:val="Акционерное общество &quot;Енисейское речное пароходство&quot;"/>
    <w:docVar w:name="sv_docs" w:val="1"/>
  </w:docVars>
  <w:rsids>
    <w:rsidRoot w:val="002D784A"/>
    <w:rsid w:val="0002033E"/>
    <w:rsid w:val="00020A1A"/>
    <w:rsid w:val="00056BFC"/>
    <w:rsid w:val="0007776A"/>
    <w:rsid w:val="00093D2E"/>
    <w:rsid w:val="000C5130"/>
    <w:rsid w:val="00136271"/>
    <w:rsid w:val="00196135"/>
    <w:rsid w:val="001A7AC3"/>
    <w:rsid w:val="001B06AD"/>
    <w:rsid w:val="00237B32"/>
    <w:rsid w:val="002D784A"/>
    <w:rsid w:val="003136B6"/>
    <w:rsid w:val="00387A74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4F79CD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058DD"/>
    <w:rsid w:val="00725C51"/>
    <w:rsid w:val="007E111D"/>
    <w:rsid w:val="00810DC2"/>
    <w:rsid w:val="00820552"/>
    <w:rsid w:val="008B4051"/>
    <w:rsid w:val="008C0968"/>
    <w:rsid w:val="008E0AB5"/>
    <w:rsid w:val="00922677"/>
    <w:rsid w:val="009647F7"/>
    <w:rsid w:val="00976773"/>
    <w:rsid w:val="009A1326"/>
    <w:rsid w:val="009D6532"/>
    <w:rsid w:val="00A026A4"/>
    <w:rsid w:val="00A567D1"/>
    <w:rsid w:val="00AB4C8A"/>
    <w:rsid w:val="00B12F45"/>
    <w:rsid w:val="00B1405F"/>
    <w:rsid w:val="00B3448B"/>
    <w:rsid w:val="00B5534B"/>
    <w:rsid w:val="00B574DF"/>
    <w:rsid w:val="00BA560A"/>
    <w:rsid w:val="00BD0A92"/>
    <w:rsid w:val="00C0355B"/>
    <w:rsid w:val="00C14712"/>
    <w:rsid w:val="00C43AFF"/>
    <w:rsid w:val="00C45714"/>
    <w:rsid w:val="00C93056"/>
    <w:rsid w:val="00CA2E96"/>
    <w:rsid w:val="00CD2568"/>
    <w:rsid w:val="00D11966"/>
    <w:rsid w:val="00D21616"/>
    <w:rsid w:val="00DB70BA"/>
    <w:rsid w:val="00DC0F74"/>
    <w:rsid w:val="00DC5859"/>
    <w:rsid w:val="00DD6622"/>
    <w:rsid w:val="00E25119"/>
    <w:rsid w:val="00E458F1"/>
    <w:rsid w:val="00EA2B86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4A95D7-A1D5-4A46-9D00-99A98E86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D78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D784A"/>
    <w:rPr>
      <w:sz w:val="24"/>
    </w:rPr>
  </w:style>
  <w:style w:type="paragraph" w:styleId="ad">
    <w:name w:val="footer"/>
    <w:basedOn w:val="a"/>
    <w:link w:val="ae"/>
    <w:uiPriority w:val="99"/>
    <w:rsid w:val="002D78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D784A"/>
    <w:rPr>
      <w:sz w:val="24"/>
    </w:rPr>
  </w:style>
  <w:style w:type="paragraph" w:styleId="af">
    <w:name w:val="Balloon Text"/>
    <w:basedOn w:val="a"/>
    <w:link w:val="af0"/>
    <w:semiHidden/>
    <w:unhideWhenUsed/>
    <w:rsid w:val="00020A1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020A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12740</Words>
  <Characters>72618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RePack by SPecialiST</Company>
  <LinksUpToDate>false</LinksUpToDate>
  <CharactersWithSpaces>85188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a.shishkova</dc:creator>
  <cp:lastModifiedBy>Карзевич Наталья Всеволодовна</cp:lastModifiedBy>
  <cp:revision>3</cp:revision>
  <cp:lastPrinted>2022-03-30T07:31:00Z</cp:lastPrinted>
  <dcterms:created xsi:type="dcterms:W3CDTF">2022-03-30T07:50:00Z</dcterms:created>
  <dcterms:modified xsi:type="dcterms:W3CDTF">2022-03-30T07:50:00Z</dcterms:modified>
</cp:coreProperties>
</file>